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4C94C5A4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1217D3">
        <w:rPr>
          <w:rFonts w:cs="Arial"/>
          <w:b/>
          <w:sz w:val="24"/>
          <w:szCs w:val="24"/>
        </w:rPr>
        <w:t>7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</w:t>
      </w:r>
      <w:r w:rsidR="001217D3">
        <w:rPr>
          <w:rFonts w:cs="Arial"/>
          <w:b/>
          <w:sz w:val="24"/>
          <w:szCs w:val="24"/>
        </w:rPr>
        <w:t>500</w:t>
      </w:r>
      <w:r w:rsidR="00BA27FE">
        <w:rPr>
          <w:rFonts w:cs="Arial"/>
          <w:b/>
          <w:sz w:val="24"/>
          <w:szCs w:val="24"/>
        </w:rPr>
        <w:t>58</w:t>
      </w:r>
    </w:p>
    <w:p w14:paraId="2781D96D" w14:textId="4FFD201E" w:rsidR="004514AE" w:rsidRPr="004514AE" w:rsidRDefault="001217D3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12 - 14 March, 2025</w:t>
      </w:r>
      <w:r w:rsidRPr="00737948">
        <w:rPr>
          <w:rFonts w:eastAsia="SimSun" w:cs="Arial"/>
          <w:b/>
          <w:bCs/>
          <w:sz w:val="24"/>
        </w:rPr>
        <w:t xml:space="preserve">, </w:t>
      </w:r>
      <w:r>
        <w:rPr>
          <w:rFonts w:eastAsia="SimSun" w:cs="Arial"/>
          <w:b/>
          <w:bCs/>
          <w:sz w:val="24"/>
        </w:rPr>
        <w:t>Incheon, South Korea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04FE7FD6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BA27FE">
        <w:rPr>
          <w:rFonts w:cs="Arial"/>
          <w:b/>
          <w:bCs/>
        </w:rPr>
        <w:t>SA WG2 agreed CR for NR_XR_Ph3-Core (Rel-19)</w:t>
      </w:r>
    </w:p>
    <w:p w14:paraId="519C34A0" w14:textId="50B76DE0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1217D3">
        <w:rPr>
          <w:rFonts w:cs="Arial"/>
          <w:b/>
          <w:bCs/>
        </w:rPr>
        <w:t>18.2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29E2BBBC" w14:textId="77777777" w:rsidR="006504F0" w:rsidRDefault="006504F0" w:rsidP="006504F0">
      <w:pPr>
        <w:rPr>
          <w:rFonts w:cs="Arial"/>
        </w:rPr>
      </w:pPr>
      <w:r>
        <w:rPr>
          <w:rFonts w:cs="Arial"/>
        </w:rPr>
        <w:t xml:space="preserve">The following CRs were agreed in SA WG2 and are forwarded to </w:t>
      </w:r>
      <w:r w:rsidRPr="001A5153">
        <w:rPr>
          <w:rFonts w:cs="Arial"/>
        </w:rPr>
        <w:t>TSG-SA#</w:t>
      </w:r>
      <w:r>
        <w:rPr>
          <w:rFonts w:cs="Arial"/>
        </w:rPr>
        <w:t>107 for approval:</w:t>
      </w:r>
    </w:p>
    <w:tbl>
      <w:tblPr>
        <w:tblStyle w:val="TableGrid"/>
        <w:tblW w:w="15730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283"/>
        <w:gridCol w:w="284"/>
        <w:gridCol w:w="283"/>
        <w:gridCol w:w="248"/>
        <w:gridCol w:w="1170"/>
        <w:gridCol w:w="1701"/>
      </w:tblGrid>
      <w:tr w:rsidR="006504F0" w:rsidRPr="00E6100C" w14:paraId="747C9097" w14:textId="77777777" w:rsidTr="00065ACC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A48ED1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5ABD7F39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32C69A21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0813B776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771EAAD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6844F39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3842EF82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7AEB1268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72E2B3A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13D04E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CF1A13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CC223D4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2EE550FC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2E60ACA3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4DCBC1E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1CDBA3B3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3123D482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69C47D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BA27FE" w:rsidRPr="00E6100C" w14:paraId="1C456B7C" w14:textId="77777777" w:rsidTr="00065ACC">
        <w:tc>
          <w:tcPr>
            <w:tcW w:w="774" w:type="dxa"/>
          </w:tcPr>
          <w:p w14:paraId="69C3E55E" w14:textId="57D98EF5" w:rsidR="00BA27FE" w:rsidRDefault="00BA27FE" w:rsidP="00BA27FE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1B433260" w14:textId="504E2E2F" w:rsidR="00BA27FE" w:rsidRDefault="00BA27FE" w:rsidP="00BA27FE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6148</w:t>
            </w:r>
          </w:p>
        </w:tc>
        <w:tc>
          <w:tcPr>
            <w:tcW w:w="251" w:type="dxa"/>
          </w:tcPr>
          <w:p w14:paraId="7BF03D93" w14:textId="624EB177" w:rsidR="00BA27FE" w:rsidRDefault="00BA27FE" w:rsidP="00BA27FE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41" w:type="dxa"/>
          </w:tcPr>
          <w:p w14:paraId="4A773327" w14:textId="7FFB0DC0" w:rsidR="00BA27FE" w:rsidRDefault="00BA27FE" w:rsidP="00BA27FE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9F237A8" w14:textId="5D4B71B0" w:rsidR="00BA27FE" w:rsidRDefault="00BA27FE" w:rsidP="00BA27FE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Provisioning Multi-modal Service ID to NG-RAN</w:t>
            </w:r>
          </w:p>
        </w:tc>
        <w:tc>
          <w:tcPr>
            <w:tcW w:w="284" w:type="dxa"/>
          </w:tcPr>
          <w:p w14:paraId="3C4E15BA" w14:textId="32555F5B" w:rsidR="00BA27FE" w:rsidRDefault="00BA27FE" w:rsidP="00BA27FE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708" w:type="dxa"/>
          </w:tcPr>
          <w:p w14:paraId="1AA4576A" w14:textId="1037E78D" w:rsidR="00BA27FE" w:rsidRDefault="00BA27FE" w:rsidP="00BA27FE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2DBA44FE" w14:textId="4BBAB642" w:rsidR="00BA27FE" w:rsidRDefault="00BA27FE" w:rsidP="00BA27FE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5DF582B0" w14:textId="54EED7FE" w:rsidR="00BA27FE" w:rsidRDefault="00BA27FE" w:rsidP="00BA27FE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S2-2502463</w:t>
            </w:r>
          </w:p>
        </w:tc>
        <w:tc>
          <w:tcPr>
            <w:tcW w:w="1134" w:type="dxa"/>
          </w:tcPr>
          <w:p w14:paraId="2EA37F8B" w14:textId="69E11931" w:rsidR="00BA27FE" w:rsidRDefault="00BA27FE" w:rsidP="00BA27FE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Qualcomm, Ericsson, Nokia, Xiaomi, CMCC, Huawei, Interdigital, CATT, China Telecom, Futurewei, Samsung, Sony</w:t>
            </w:r>
          </w:p>
        </w:tc>
        <w:tc>
          <w:tcPr>
            <w:tcW w:w="1276" w:type="dxa"/>
          </w:tcPr>
          <w:p w14:paraId="5160B6A9" w14:textId="7B90588B" w:rsidR="00BA27FE" w:rsidRDefault="00BA27FE" w:rsidP="00BA27FE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NR_XR_Ph3-Core</w:t>
            </w:r>
          </w:p>
        </w:tc>
        <w:tc>
          <w:tcPr>
            <w:tcW w:w="1134" w:type="dxa"/>
          </w:tcPr>
          <w:p w14:paraId="064C4FF5" w14:textId="6BA1D457" w:rsidR="00BA27FE" w:rsidRDefault="00BA27FE" w:rsidP="00BA27FE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5.37.1, 5.37.2</w:t>
            </w:r>
          </w:p>
        </w:tc>
        <w:tc>
          <w:tcPr>
            <w:tcW w:w="283" w:type="dxa"/>
          </w:tcPr>
          <w:p w14:paraId="38A42652" w14:textId="77777777" w:rsidR="00BA27FE" w:rsidRPr="00E6100C" w:rsidRDefault="00BA27FE" w:rsidP="00BA27F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C5EFA19" w14:textId="77777777" w:rsidR="00BA27FE" w:rsidRDefault="00BA27FE" w:rsidP="00BA27FE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2AD508C" w14:textId="3A5BF395" w:rsidR="00BA27FE" w:rsidRDefault="00BA27FE" w:rsidP="00BA27FE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3DF7DEEE" w14:textId="749C7D35" w:rsidR="00BA27FE" w:rsidRDefault="00BA27FE" w:rsidP="00BA27FE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93022A8" w14:textId="77777777" w:rsidR="00BA27FE" w:rsidRDefault="00BA27FE" w:rsidP="00BA27FE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6AE6AD5" w14:textId="77777777" w:rsidR="00BA27FE" w:rsidRDefault="00BA27FE" w:rsidP="00BA27FE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17D3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2526B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60037"/>
    <w:rsid w:val="005A21D8"/>
    <w:rsid w:val="00603A8C"/>
    <w:rsid w:val="00620F74"/>
    <w:rsid w:val="00626633"/>
    <w:rsid w:val="006330D2"/>
    <w:rsid w:val="006504F0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A27F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8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8</cp:revision>
  <dcterms:created xsi:type="dcterms:W3CDTF">2024-09-02T08:49:00Z</dcterms:created>
  <dcterms:modified xsi:type="dcterms:W3CDTF">2025-02-28T13:57:00Z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